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7A1" w:rsidRPr="00C94F9A" w:rsidRDefault="007037A1" w:rsidP="00C94F9A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94F9A">
        <w:rPr>
          <w:rFonts w:ascii="Arial" w:hAnsi="Arial" w:cs="Arial"/>
          <w:b/>
          <w:sz w:val="32"/>
          <w:szCs w:val="32"/>
        </w:rPr>
        <w:t>FICHA DE IDENTIFICAÇÃO E QUALIFICAÇÃO</w:t>
      </w:r>
    </w:p>
    <w:p w:rsidR="007037A1" w:rsidRDefault="007037A1" w:rsidP="00C94F9A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C94F9A">
        <w:rPr>
          <w:rFonts w:ascii="Arial" w:hAnsi="Arial" w:cs="Arial"/>
          <w:sz w:val="32"/>
          <w:szCs w:val="32"/>
        </w:rPr>
        <w:t>(Lei Municipal 14.469 de 05 de julho de 2007 – art. 2º. Item VII)</w:t>
      </w:r>
    </w:p>
    <w:p w:rsidR="007037A1" w:rsidRDefault="007037A1" w:rsidP="00C94F9A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7037A1" w:rsidRDefault="007037A1" w:rsidP="00102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4"/>
          <w:szCs w:val="24"/>
        </w:rPr>
      </w:pPr>
      <w:r w:rsidRPr="00102243">
        <w:rPr>
          <w:rFonts w:ascii="Arial" w:hAnsi="Arial" w:cs="Arial"/>
          <w:b/>
          <w:sz w:val="24"/>
          <w:szCs w:val="24"/>
        </w:rPr>
        <w:t>Nome da Organização</w:t>
      </w:r>
      <w:r>
        <w:rPr>
          <w:rFonts w:ascii="Arial" w:hAnsi="Arial" w:cs="Arial"/>
          <w:sz w:val="24"/>
          <w:szCs w:val="24"/>
        </w:rPr>
        <w:t>:   SOCIEDADE AMIGOS DE VILA ALPINA – SAVALP</w:t>
      </w:r>
    </w:p>
    <w:p w:rsidR="007037A1" w:rsidRDefault="007037A1" w:rsidP="00102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4"/>
          <w:szCs w:val="24"/>
        </w:rPr>
      </w:pPr>
    </w:p>
    <w:p w:rsidR="007037A1" w:rsidRDefault="007037A1" w:rsidP="001022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4"/>
        </w:rPr>
      </w:pPr>
      <w:r w:rsidRPr="00102243">
        <w:rPr>
          <w:rFonts w:ascii="Arial" w:hAnsi="Arial" w:cs="Arial"/>
          <w:b/>
          <w:sz w:val="24"/>
          <w:szCs w:val="24"/>
        </w:rPr>
        <w:t>N</w:t>
      </w:r>
      <w:r w:rsidRPr="00102243">
        <w:rPr>
          <w:rFonts w:ascii="Arial" w:hAnsi="Arial" w:cs="Arial"/>
          <w:b/>
          <w:sz w:val="26"/>
          <w:szCs w:val="24"/>
        </w:rPr>
        <w:t>º do CNPJ:</w:t>
      </w:r>
      <w:r>
        <w:rPr>
          <w:rFonts w:ascii="Arial" w:hAnsi="Arial" w:cs="Arial"/>
          <w:sz w:val="26"/>
          <w:szCs w:val="24"/>
        </w:rPr>
        <w:t xml:space="preserve">     62.820.659/0001-41</w:t>
      </w:r>
    </w:p>
    <w:p w:rsidR="007037A1" w:rsidRDefault="007037A1"/>
    <w:p w:rsidR="007037A1" w:rsidRDefault="007037A1">
      <w:pPr>
        <w:rPr>
          <w:b/>
          <w:sz w:val="32"/>
          <w:szCs w:val="32"/>
          <w:u w:val="single"/>
        </w:rPr>
      </w:pPr>
      <w:r w:rsidRPr="00102243">
        <w:rPr>
          <w:b/>
          <w:sz w:val="32"/>
          <w:szCs w:val="32"/>
          <w:u w:val="single"/>
        </w:rPr>
        <w:t xml:space="preserve">1 </w:t>
      </w:r>
      <w:r>
        <w:rPr>
          <w:b/>
          <w:sz w:val="32"/>
          <w:szCs w:val="32"/>
          <w:u w:val="single"/>
        </w:rPr>
        <w:t>–</w:t>
      </w:r>
      <w:r w:rsidRPr="00102243">
        <w:rPr>
          <w:b/>
          <w:sz w:val="32"/>
          <w:szCs w:val="32"/>
          <w:u w:val="single"/>
        </w:rPr>
        <w:t xml:space="preserve"> DIRETORIA</w:t>
      </w:r>
    </w:p>
    <w:p w:rsidR="007037A1" w:rsidRPr="00962C6D" w:rsidRDefault="007037A1" w:rsidP="00102243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Cargo:    </w:t>
      </w:r>
      <w:r w:rsidRPr="00962C6D">
        <w:rPr>
          <w:sz w:val="24"/>
          <w:szCs w:val="24"/>
          <w:u w:val="single"/>
        </w:rPr>
        <w:t>Presidente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 RUBENS APARECIDO RIBEIRO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RG.:    3.172.840-6 CPF.:  310.325.168-87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Nacionalidade:   Brasileira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Naturalidade:     São Paulo –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25/12/1944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Rua Barão de Tramandai  nº 835 – Vila Alpina – São Paulo- SP</w:t>
      </w:r>
    </w:p>
    <w:p w:rsidR="007037A1" w:rsidRDefault="007037A1" w:rsidP="008D0A14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03207-000</w:t>
      </w:r>
    </w:p>
    <w:p w:rsidR="007037A1" w:rsidRDefault="007037A1" w:rsidP="008D0A14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rubensribeiroadv@gmail.com</w:t>
      </w:r>
    </w:p>
    <w:p w:rsidR="007037A1" w:rsidRDefault="007037A1" w:rsidP="008D0A14">
      <w:pPr>
        <w:spacing w:after="0"/>
        <w:rPr>
          <w:sz w:val="24"/>
          <w:szCs w:val="24"/>
        </w:rPr>
      </w:pPr>
    </w:p>
    <w:p w:rsidR="007037A1" w:rsidRDefault="007037A1" w:rsidP="008D0A14">
      <w:pPr>
        <w:spacing w:after="0"/>
        <w:rPr>
          <w:sz w:val="24"/>
          <w:szCs w:val="24"/>
        </w:rPr>
      </w:pPr>
    </w:p>
    <w:p w:rsidR="007037A1" w:rsidRPr="00962C6D" w:rsidRDefault="007037A1" w:rsidP="00102243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Cargo:   </w:t>
      </w:r>
      <w:r w:rsidRPr="00962C6D">
        <w:rPr>
          <w:sz w:val="24"/>
          <w:szCs w:val="24"/>
          <w:u w:val="single"/>
        </w:rPr>
        <w:t>Vice-Presidente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ODILON SANTOS GALVÃO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RG.:    3.728.620   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CPF.:   098.790.998-34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Nacionalidade:  Brasileira 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Naturalidade:    São Paulo - SP 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 25/05/1921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Rua Barão de Itapoã nº 513 – Vila Alpina –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 03205-000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 não tem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Cargo:   </w:t>
      </w:r>
      <w:r w:rsidRPr="00962C6D">
        <w:rPr>
          <w:sz w:val="24"/>
          <w:szCs w:val="24"/>
          <w:u w:val="single"/>
        </w:rPr>
        <w:t>Primeiro Secretário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URBANO BORBON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RG.:    2.552.759 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CPF.:   123.002.098-53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Nacionalidade:   Brasileira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Naturalidade:    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18/04/1938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Rua Justiniano nº 828 – Vila Alpina –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 03208-010</w:t>
      </w:r>
    </w:p>
    <w:p w:rsidR="007037A1" w:rsidRDefault="007037A1" w:rsidP="008D0A14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 não tem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Pr="008D0A14" w:rsidRDefault="007037A1" w:rsidP="00102243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Cargo:   </w:t>
      </w:r>
      <w:r w:rsidRPr="008D0A14">
        <w:rPr>
          <w:sz w:val="24"/>
          <w:szCs w:val="24"/>
          <w:u w:val="single"/>
        </w:rPr>
        <w:t>Segundo Secretário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PERSIO GHERA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RG.:     2.862.616-3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CPF.:   023.297.948-00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Nacionalidade: Brasileira  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Naturalidade:    São Paulo - SP 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02/05/1943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Av. Fco. Mesquita nº 550-apto.103A-Jd. Ibitirama -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 03153-000</w:t>
      </w:r>
    </w:p>
    <w:p w:rsidR="007037A1" w:rsidRPr="00A5178D" w:rsidRDefault="007037A1" w:rsidP="00A5178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e-mail:  </w:t>
      </w:r>
      <w:hyperlink r:id="rId4" w:history="1">
        <w:r w:rsidRPr="00A5178D">
          <w:rPr>
            <w:rStyle w:val="Hyperlink"/>
            <w:color w:val="auto"/>
            <w:sz w:val="24"/>
            <w:szCs w:val="24"/>
            <w:u w:val="none"/>
          </w:rPr>
          <w:t>prghera@gmail.com</w:t>
        </w:r>
      </w:hyperlink>
    </w:p>
    <w:p w:rsidR="007037A1" w:rsidRDefault="007037A1" w:rsidP="00A5178D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Cargo:   </w:t>
      </w:r>
      <w:r w:rsidRPr="00A5178D">
        <w:rPr>
          <w:sz w:val="24"/>
          <w:szCs w:val="24"/>
          <w:u w:val="single"/>
        </w:rPr>
        <w:t>Primeiro Tesoureiro</w:t>
      </w:r>
    </w:p>
    <w:p w:rsidR="007037A1" w:rsidRPr="00A5178D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JOSÉ AUGUSTO FARINA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RG.:    22.078.691-4 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CPF.:  255.202.798-96 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Nacionalidade:   Brasileira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Naturalidade:    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02/11/1972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Rua Barão de Itapoã nº 70 – Vila Alpina –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03205-000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 farina.advogados@gmail.com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Cargo:   </w:t>
      </w:r>
      <w:r w:rsidRPr="00A5178D">
        <w:rPr>
          <w:sz w:val="24"/>
          <w:szCs w:val="24"/>
          <w:u w:val="single"/>
        </w:rPr>
        <w:t>Segundo Tesoureiro</w:t>
      </w:r>
    </w:p>
    <w:p w:rsidR="007037A1" w:rsidRPr="00A5178D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VALDIONOR ARAUJO AZEVEDO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RG.:     17.285.400-04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CPF.:   085.598.838-00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Nacionalidade:  Brasileira 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Naturalidade:    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12/02/1968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R. Pedro de Moya nº 73 – Jd. Independência –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 05254-000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 valdir68sp@hotmail.com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Pr="00C94F9A" w:rsidRDefault="007037A1" w:rsidP="00A5178D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94F9A">
        <w:rPr>
          <w:rFonts w:ascii="Arial" w:hAnsi="Arial" w:cs="Arial"/>
          <w:b/>
          <w:sz w:val="32"/>
          <w:szCs w:val="32"/>
        </w:rPr>
        <w:t>FICHA DE IDENTIFICAÇÃO E QUALIFICAÇÃO</w:t>
      </w:r>
    </w:p>
    <w:p w:rsidR="007037A1" w:rsidRDefault="007037A1" w:rsidP="00A5178D">
      <w:pPr>
        <w:spacing w:after="0"/>
        <w:jc w:val="center"/>
        <w:rPr>
          <w:rFonts w:ascii="Arial" w:hAnsi="Arial" w:cs="Arial"/>
          <w:sz w:val="32"/>
          <w:szCs w:val="32"/>
        </w:rPr>
      </w:pPr>
      <w:r w:rsidRPr="00C94F9A">
        <w:rPr>
          <w:rFonts w:ascii="Arial" w:hAnsi="Arial" w:cs="Arial"/>
          <w:sz w:val="32"/>
          <w:szCs w:val="32"/>
        </w:rPr>
        <w:t>(Lei Municipal 14.469 de 05 de julho de 2007 – art. 2º. Item VII)</w:t>
      </w:r>
    </w:p>
    <w:p w:rsidR="007037A1" w:rsidRDefault="007037A1" w:rsidP="00A5178D">
      <w:pPr>
        <w:spacing w:after="0"/>
        <w:jc w:val="center"/>
        <w:rPr>
          <w:rFonts w:ascii="Arial" w:hAnsi="Arial" w:cs="Arial"/>
          <w:sz w:val="32"/>
          <w:szCs w:val="32"/>
        </w:rPr>
      </w:pPr>
    </w:p>
    <w:p w:rsidR="007037A1" w:rsidRDefault="007037A1" w:rsidP="00A51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4"/>
          <w:szCs w:val="24"/>
        </w:rPr>
      </w:pPr>
      <w:r w:rsidRPr="00102243">
        <w:rPr>
          <w:rFonts w:ascii="Arial" w:hAnsi="Arial" w:cs="Arial"/>
          <w:b/>
          <w:sz w:val="24"/>
          <w:szCs w:val="24"/>
        </w:rPr>
        <w:t>Nome da Organização</w:t>
      </w:r>
      <w:r>
        <w:rPr>
          <w:rFonts w:ascii="Arial" w:hAnsi="Arial" w:cs="Arial"/>
          <w:sz w:val="24"/>
          <w:szCs w:val="24"/>
        </w:rPr>
        <w:t>:   SOCIEDADE AMIGOS DE VILA ALPINA – SAVALP</w:t>
      </w:r>
    </w:p>
    <w:p w:rsidR="007037A1" w:rsidRDefault="007037A1" w:rsidP="00A51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4"/>
          <w:szCs w:val="24"/>
        </w:rPr>
      </w:pPr>
    </w:p>
    <w:p w:rsidR="007037A1" w:rsidRDefault="007037A1" w:rsidP="00A51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 w:cs="Arial"/>
          <w:sz w:val="26"/>
          <w:szCs w:val="24"/>
        </w:rPr>
      </w:pPr>
      <w:r w:rsidRPr="00102243">
        <w:rPr>
          <w:rFonts w:ascii="Arial" w:hAnsi="Arial" w:cs="Arial"/>
          <w:b/>
          <w:sz w:val="24"/>
          <w:szCs w:val="24"/>
        </w:rPr>
        <w:t>N</w:t>
      </w:r>
      <w:r w:rsidRPr="00102243">
        <w:rPr>
          <w:rFonts w:ascii="Arial" w:hAnsi="Arial" w:cs="Arial"/>
          <w:b/>
          <w:sz w:val="26"/>
          <w:szCs w:val="24"/>
        </w:rPr>
        <w:t>º do CNPJ:</w:t>
      </w:r>
      <w:r>
        <w:rPr>
          <w:rFonts w:ascii="Arial" w:hAnsi="Arial" w:cs="Arial"/>
          <w:sz w:val="26"/>
          <w:szCs w:val="24"/>
        </w:rPr>
        <w:t xml:space="preserve">     62.820.659/0001-41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D13FE9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2</w:t>
      </w:r>
      <w:r w:rsidRPr="00102243">
        <w:rPr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>–</w:t>
      </w:r>
      <w:r w:rsidRPr="00102243">
        <w:rPr>
          <w:b/>
          <w:sz w:val="32"/>
          <w:szCs w:val="32"/>
          <w:u w:val="single"/>
        </w:rPr>
        <w:t xml:space="preserve"> </w:t>
      </w:r>
      <w:r>
        <w:rPr>
          <w:b/>
          <w:sz w:val="32"/>
          <w:szCs w:val="32"/>
          <w:u w:val="single"/>
        </w:rPr>
        <w:t>CONSELHO DELIBERATIVO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Pr="00D13FE9" w:rsidRDefault="007037A1" w:rsidP="00102243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Cargo:   </w:t>
      </w:r>
      <w:r>
        <w:rPr>
          <w:sz w:val="24"/>
          <w:szCs w:val="24"/>
          <w:u w:val="single"/>
        </w:rPr>
        <w:t>Presidente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AURIDES RAMPON DE CARVALHO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RG.:     3.476.156-8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CPF.:    112.722.868-43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Nacionalidade:   Brasileira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Naturalidade:    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22/03/1948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Rua Maria do Carmo nº 400 – Vila Alpina –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 03206-010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não tem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Pr="00D13FE9" w:rsidRDefault="007037A1" w:rsidP="00102243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Cargo:   </w:t>
      </w:r>
      <w:r w:rsidRPr="00D13FE9">
        <w:rPr>
          <w:sz w:val="24"/>
          <w:szCs w:val="24"/>
          <w:u w:val="single"/>
        </w:rPr>
        <w:t>Secretária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ZULEICA DÁRIA CAVECHIOLLI DALLA VALLE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RG.:     6.018.894-7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CPF.:   675.568.418-04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Nacionalidade:   Brasileira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Naturalidade:    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26/10/1952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Rua Araripe, 179 – V. Califórnia –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 03215-010</w:t>
      </w:r>
    </w:p>
    <w:p w:rsidR="007037A1" w:rsidRDefault="007037A1" w:rsidP="00352399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não tem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Pr="00352399" w:rsidRDefault="007037A1" w:rsidP="00102243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Cargo:   </w:t>
      </w:r>
      <w:r w:rsidRPr="00352399">
        <w:rPr>
          <w:sz w:val="24"/>
          <w:szCs w:val="24"/>
          <w:u w:val="single"/>
        </w:rPr>
        <w:t>Segundo Conselheiro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PEDRO MITSUO TIBANA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RG.:     3.246.661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CPF.:   062.754.008-20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Nacionalidade:   Brasileira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Naturalidade:    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30/05/1943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Rua Catuaba nº 791 – Vila Alpina –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03208-000</w:t>
      </w:r>
    </w:p>
    <w:p w:rsidR="007037A1" w:rsidRDefault="007037A1" w:rsidP="00352399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não tem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Pr="00352399" w:rsidRDefault="007037A1" w:rsidP="00102243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Cargo:   </w:t>
      </w:r>
      <w:r w:rsidRPr="00352399">
        <w:rPr>
          <w:sz w:val="24"/>
          <w:szCs w:val="24"/>
          <w:u w:val="single"/>
        </w:rPr>
        <w:t>Terceiro Conselheiro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JOSÉ AUGUSTO RODRIGUES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RG.:     RNE.W.406.103-9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CPF.:   115.978.528-72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Nacionalidade:   Portuguesa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Naturalidade:     Portugal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02/05/1928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Rua Barão de Itapoã nº 80 – Vila Alpina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03205-000</w:t>
      </w:r>
    </w:p>
    <w:p w:rsidR="007037A1" w:rsidRDefault="007037A1" w:rsidP="00352399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não tem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Pr="00352399" w:rsidRDefault="007037A1" w:rsidP="00102243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Cargo:   </w:t>
      </w:r>
      <w:r w:rsidRPr="00352399">
        <w:rPr>
          <w:sz w:val="24"/>
          <w:szCs w:val="24"/>
          <w:u w:val="single"/>
        </w:rPr>
        <w:t>Quarto Conselheiro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ALFREDO SILVESTRE DE ARAUJO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RG.:     6.764.712-1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CPF.:   391.736.748-34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Nacionalidade:   Brasileira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Naturalidade:    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20/12/1951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Rua Barão de Itapoã nº 77 – Vila Alpina - SP 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03205-000</w:t>
      </w:r>
    </w:p>
    <w:p w:rsidR="007037A1" w:rsidRDefault="007037A1" w:rsidP="00352399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não tem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Cargo:   </w:t>
      </w:r>
      <w:r w:rsidRPr="00352399">
        <w:rPr>
          <w:sz w:val="24"/>
          <w:szCs w:val="24"/>
          <w:u w:val="single"/>
        </w:rPr>
        <w:t>Quinto Conselheiro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JOÃO RAFAEL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RG.:     5.756.855-8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CPF.:   653.257.708-10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Nacionalidade:   Brasileira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Naturalidade:    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08/03/1953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Rua dos Tacapes nº 258 -  V. Divina Pastore – São Paulo-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 03265-090</w:t>
      </w:r>
    </w:p>
    <w:p w:rsidR="007037A1" w:rsidRDefault="007037A1" w:rsidP="00B55683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não tem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Cargo:   </w:t>
      </w:r>
      <w:r w:rsidRPr="00B55683">
        <w:rPr>
          <w:sz w:val="24"/>
          <w:szCs w:val="24"/>
          <w:u w:val="single"/>
        </w:rPr>
        <w:t>Sexto Conselheiro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MARCIA HELENA LAPRANO GIACON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RG.:     6.847.276-6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CPF.:   693.235.428-49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Nacionalidade:   Brasileira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Naturalidade:    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 15/10/1948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Rua Catuaba nº 146 – Vila Alpina –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 03208-000</w:t>
      </w:r>
    </w:p>
    <w:p w:rsidR="007037A1" w:rsidRDefault="007037A1" w:rsidP="00B55683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não tem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Cargo:   </w:t>
      </w:r>
      <w:r w:rsidRPr="00B55683">
        <w:rPr>
          <w:sz w:val="24"/>
          <w:szCs w:val="24"/>
          <w:u w:val="single"/>
        </w:rPr>
        <w:t>Sétimo Conselheiro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JOÃO GILBERTO VIEIRA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RG.:     3.445.251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CPF.:   646.358.998-53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Nacionalidade:   Brasileira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Naturalidade:    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13/10/1939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Rua Dr. Sarnareli nº 586 – Vila Prudente –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 03137-100</w:t>
      </w:r>
    </w:p>
    <w:p w:rsidR="007037A1" w:rsidRDefault="007037A1" w:rsidP="00B55683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não tem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Cargo:   </w:t>
      </w:r>
      <w:r w:rsidRPr="00B55683">
        <w:rPr>
          <w:sz w:val="24"/>
          <w:szCs w:val="24"/>
          <w:u w:val="single"/>
        </w:rPr>
        <w:t>Oitavo Conselheiro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Nome:  CLAUDINEY ANTONIO CICERELLI LOPES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RG.:     3.422.191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CPF.:   021.733.368-00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Nacionalidade:   Brasileira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Naturalidade:    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Data de Nascimento:  21/02/1943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Rua do Orfanato nº 203 - apto.31 - V. Prudente - São Paulo - SP</w:t>
      </w:r>
    </w:p>
    <w:p w:rsidR="007037A1" w:rsidRDefault="007037A1" w:rsidP="00102243">
      <w:pPr>
        <w:spacing w:after="0"/>
        <w:rPr>
          <w:sz w:val="24"/>
          <w:szCs w:val="24"/>
        </w:rPr>
      </w:pPr>
      <w:r>
        <w:rPr>
          <w:sz w:val="24"/>
          <w:szCs w:val="24"/>
        </w:rPr>
        <w:t>CEP.: 03131-010</w:t>
      </w:r>
    </w:p>
    <w:p w:rsidR="007037A1" w:rsidRDefault="007037A1" w:rsidP="00B55683">
      <w:pPr>
        <w:spacing w:after="0"/>
        <w:rPr>
          <w:sz w:val="24"/>
          <w:szCs w:val="24"/>
        </w:rPr>
      </w:pPr>
      <w:r>
        <w:rPr>
          <w:sz w:val="24"/>
          <w:szCs w:val="24"/>
        </w:rPr>
        <w:t>e-mail: não tem</w:t>
      </w: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Default="007037A1" w:rsidP="00102243">
      <w:pPr>
        <w:spacing w:after="0"/>
        <w:rPr>
          <w:sz w:val="24"/>
          <w:szCs w:val="24"/>
        </w:rPr>
      </w:pPr>
    </w:p>
    <w:p w:rsidR="007037A1" w:rsidRPr="00102243" w:rsidRDefault="007037A1">
      <w:pPr>
        <w:rPr>
          <w:sz w:val="24"/>
          <w:szCs w:val="24"/>
        </w:rPr>
      </w:pPr>
    </w:p>
    <w:sectPr w:rsidR="007037A1" w:rsidRPr="00102243" w:rsidSect="00B55683">
      <w:pgSz w:w="11906" w:h="16838"/>
      <w:pgMar w:top="709" w:right="991" w:bottom="1276" w:left="85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4F9A"/>
    <w:rsid w:val="000E065E"/>
    <w:rsid w:val="00102243"/>
    <w:rsid w:val="001B50B8"/>
    <w:rsid w:val="001D2624"/>
    <w:rsid w:val="00231E54"/>
    <w:rsid w:val="00352399"/>
    <w:rsid w:val="004035CF"/>
    <w:rsid w:val="004153EB"/>
    <w:rsid w:val="00477F03"/>
    <w:rsid w:val="004D2146"/>
    <w:rsid w:val="007037A1"/>
    <w:rsid w:val="00711ED3"/>
    <w:rsid w:val="008A7C84"/>
    <w:rsid w:val="008D0A14"/>
    <w:rsid w:val="00962C6D"/>
    <w:rsid w:val="00A5178D"/>
    <w:rsid w:val="00A7366D"/>
    <w:rsid w:val="00B55683"/>
    <w:rsid w:val="00C94F9A"/>
    <w:rsid w:val="00CF32F9"/>
    <w:rsid w:val="00D13FE9"/>
    <w:rsid w:val="00D24586"/>
    <w:rsid w:val="00F2524F"/>
    <w:rsid w:val="00F52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65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5178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gher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753</Words>
  <Characters>4069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DE IDENTIFICAÇÃO E QUALIFICAÇÃO</dc:title>
  <dc:subject/>
  <dc:creator>Savalp</dc:creator>
  <cp:keywords/>
  <dc:description/>
  <cp:lastModifiedBy>d534795</cp:lastModifiedBy>
  <cp:revision>3</cp:revision>
  <dcterms:created xsi:type="dcterms:W3CDTF">2015-01-15T17:35:00Z</dcterms:created>
  <dcterms:modified xsi:type="dcterms:W3CDTF">2015-01-15T17:36:00Z</dcterms:modified>
</cp:coreProperties>
</file>